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008" w:rsidRPr="00381EF3" w:rsidRDefault="002D6008" w:rsidP="002D60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  <w:u w:val="single"/>
        </w:rPr>
        <w:t>William BATE</w:t>
      </w:r>
      <w:r w:rsidRPr="00381EF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81EF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381EF3">
        <w:rPr>
          <w:rFonts w:ascii="Times New Roman" w:hAnsi="Times New Roman" w:cs="Times New Roman"/>
          <w:sz w:val="24"/>
          <w:szCs w:val="24"/>
        </w:rPr>
        <w:t>fl.1434)</w:t>
      </w:r>
    </w:p>
    <w:p w:rsidR="002D6008" w:rsidRPr="00381EF3" w:rsidRDefault="002D6008" w:rsidP="002D60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008" w:rsidRPr="00381EF3" w:rsidRDefault="002D6008" w:rsidP="002D60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008" w:rsidRPr="00381EF3" w:rsidRDefault="002D6008" w:rsidP="002D60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 xml:space="preserve">  8 Apr.1434</w:t>
      </w:r>
      <w:r w:rsidRPr="00381EF3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Bulwick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>,</w:t>
      </w:r>
    </w:p>
    <w:p w:rsidR="002D6008" w:rsidRPr="00381EF3" w:rsidRDefault="002D6008" w:rsidP="002D60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ab/>
      </w:r>
      <w:r w:rsidRPr="00381EF3">
        <w:rPr>
          <w:rFonts w:ascii="Times New Roman" w:hAnsi="Times New Roman" w:cs="Times New Roman"/>
          <w:sz w:val="24"/>
          <w:szCs w:val="24"/>
        </w:rPr>
        <w:tab/>
        <w:t xml:space="preserve">Northamptonshire, into lands of the late Joan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Harpedon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>(q.v.).</w:t>
      </w:r>
    </w:p>
    <w:p w:rsidR="002D6008" w:rsidRPr="00381EF3" w:rsidRDefault="002D6008" w:rsidP="002D60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ab/>
      </w:r>
      <w:r w:rsidRPr="00381EF3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81EF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381EF3"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 xml:space="preserve"> 24-222)</w:t>
      </w:r>
    </w:p>
    <w:p w:rsidR="002D6008" w:rsidRPr="00381EF3" w:rsidRDefault="002D6008" w:rsidP="002D60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008" w:rsidRPr="00381EF3" w:rsidRDefault="002D6008" w:rsidP="002D60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008" w:rsidRPr="00381EF3" w:rsidRDefault="002D6008" w:rsidP="002D60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>16 March 2016</w:t>
      </w:r>
    </w:p>
    <w:p w:rsidR="006B2F86" w:rsidRPr="00E71FC3" w:rsidRDefault="002D600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008" w:rsidRDefault="002D6008" w:rsidP="00E71FC3">
      <w:pPr>
        <w:spacing w:after="0" w:line="240" w:lineRule="auto"/>
      </w:pPr>
      <w:r>
        <w:separator/>
      </w:r>
    </w:p>
  </w:endnote>
  <w:endnote w:type="continuationSeparator" w:id="0">
    <w:p w:rsidR="002D6008" w:rsidRDefault="002D60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008" w:rsidRDefault="002D6008" w:rsidP="00E71FC3">
      <w:pPr>
        <w:spacing w:after="0" w:line="240" w:lineRule="auto"/>
      </w:pPr>
      <w:r>
        <w:separator/>
      </w:r>
    </w:p>
  </w:footnote>
  <w:footnote w:type="continuationSeparator" w:id="0">
    <w:p w:rsidR="002D6008" w:rsidRDefault="002D60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008"/>
    <w:rsid w:val="002D600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3CE71D-A4D2-4AE1-8A18-EA6C29BA8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D600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D60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2016-03-16T21:12:00Z</dcterms:created>
  <dcterms:modified xsi:type="dcterms:W3CDTF">2016-03-16T21:12:00Z</dcterms:modified>
</cp:coreProperties>
</file>